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การรับแจ้งการย้ายเข้า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D1A7F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การรับแจ้งการย้ายเข้า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F708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การรับแจ้งการย้ายเข้าเทศบาลตำบลทรายขาวกฤษณ์สำเนาคู่มือประชาชน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04:50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แห่งท้องที่ที่บ้านหลังที่ย้ายเข้าตั้งอยู่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F7083" w:rsidRDefault="002F708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ผู้แจ้งได้แก่เจ้าบ้านหรือผู้ที่ได้รับมอบหมาย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ระยะเวลาการแจ้งภายใน๑๕วันนับแต่วันที่ย้ายเข้า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2F7083" w:rsidRPr="000C2AAC" w:rsidRDefault="002F7083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เจ้าบ้านที่ประสงค์จะย้ายเข้า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ของผู้ย้ายที่อยู่ถ้ามี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ที่ประสงค์จะย้ายเข้า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ที่ได้รับมาจากการย้ายออกซึ่งเจ้าบ้านได้ลงชื่อยินยอมให้ย้ายเข้า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7D" w:rsidRDefault="00592E7D" w:rsidP="00C81DB8">
      <w:pPr>
        <w:spacing w:after="0" w:line="240" w:lineRule="auto"/>
      </w:pPr>
      <w:r>
        <w:separator/>
      </w:r>
    </w:p>
  </w:endnote>
  <w:endnote w:type="continuationSeparator" w:id="1">
    <w:p w:rsidR="00592E7D" w:rsidRDefault="00592E7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7D" w:rsidRDefault="00592E7D" w:rsidP="00C81DB8">
      <w:pPr>
        <w:spacing w:after="0" w:line="240" w:lineRule="auto"/>
      </w:pPr>
      <w:r>
        <w:separator/>
      </w:r>
    </w:p>
  </w:footnote>
  <w:footnote w:type="continuationSeparator" w:id="1">
    <w:p w:rsidR="00592E7D" w:rsidRDefault="00592E7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D1A7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F7083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43B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F708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2E7D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1A7F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43B58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2015-08-06T05:50:00Z</cp:lastPrinted>
  <dcterms:created xsi:type="dcterms:W3CDTF">2015-04-23T03:41:00Z</dcterms:created>
  <dcterms:modified xsi:type="dcterms:W3CDTF">2015-08-06T05:50:00Z</dcterms:modified>
</cp:coreProperties>
</file>